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528C" w:rsidR="005E6A67" w:rsidP="00122A88" w:rsidRDefault="005E6A67" w14:paraId="188F0132" w14:textId="77777777">
      <w:pPr>
        <w15:collapsed w:val="false"/>
      </w:pPr>
      <w:r w:rsidRPr="00B7528C">
        <w:t xml:space="preserve">        </w:t>
      </w:r>
      <w:r w:rsidRPr="00B7528C">
        <w:rPr>
          <w:noProof/>
          <w:lang w:eastAsia="hr-HR"/>
        </w:rPr>
        <w:drawing>
          <wp:inline distT="0" distB="0" distL="0" distR="0">
            <wp:extent cx="723900" cy="965835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7528C" w:rsidR="005E6A67" w:rsidP="00122A88" w:rsidRDefault="005E6A67" w14:paraId="412DA438" w14:textId="77777777">
      <w:r w:rsidRPr="00B7528C">
        <w:t>Republika Hrvatska</w:t>
      </w:r>
    </w:p>
    <w:p w:rsidRPr="00B7528C" w:rsidR="005E6A67" w:rsidP="00122A88" w:rsidRDefault="005E6A67" w14:paraId="0F01D602" w14:textId="77777777">
      <w:r w:rsidRPr="00B7528C">
        <w:t>Općinski sud u Rijeci</w:t>
      </w:r>
    </w:p>
    <w:p w:rsidRPr="00B7528C" w:rsidR="005E6A67" w:rsidP="00122A88" w:rsidRDefault="00B9442F" w14:paraId="547BC026" w14:textId="77777777">
      <w:r>
        <w:t>Prekršajni odjel</w:t>
      </w:r>
    </w:p>
    <w:p w:rsidRPr="00B7528C" w:rsidR="005E6A67" w:rsidP="00122A88" w:rsidRDefault="005E6A67" w14:paraId="2A875F34" w14:textId="77777777"/>
    <w:p w:rsidRPr="00B7528C" w:rsidR="005E6A67" w:rsidP="00183183" w:rsidRDefault="005E6A67" w14:paraId="265C08DC" w14:textId="77777777">
      <w:pPr>
        <w:jc w:val="right"/>
      </w:pPr>
      <w:r w:rsidRPr="00B7528C">
        <w:t>Poslovni broj</w:t>
      </w:r>
      <w:r w:rsidR="00BA391A">
        <w:t xml:space="preserve"> </w:t>
      </w:r>
      <w:proofErr w:type="spellStart"/>
      <w:r w:rsidRPr="00B7528C">
        <w:t>Pp</w:t>
      </w:r>
      <w:proofErr w:type="spellEnd"/>
      <w:r w:rsidRPr="00B7528C">
        <w:t xml:space="preserve"> Ikp-</w:t>
      </w:r>
      <w:r w:rsidR="006E6306">
        <w:t>2187</w:t>
      </w:r>
      <w:r w:rsidRPr="00B7528C">
        <w:t>/</w:t>
      </w:r>
      <w:r w:rsidR="00B9442F">
        <w:t>20</w:t>
      </w:r>
      <w:r w:rsidRPr="00B7528C">
        <w:t>2</w:t>
      </w:r>
      <w:r w:rsidR="00BA391A">
        <w:t>5</w:t>
      </w:r>
      <w:r w:rsidRPr="00B7528C">
        <w:t>-</w:t>
      </w:r>
      <w:r w:rsidR="00DA7EFF">
        <w:t>14</w:t>
      </w:r>
    </w:p>
    <w:p w:rsidRPr="00B7528C" w:rsidR="005E6A67" w:rsidP="00122A88" w:rsidRDefault="005E6A67" w14:paraId="33CCB7E4" w14:textId="77777777"/>
    <w:p w:rsidRPr="00B7528C" w:rsidR="005E6A67" w:rsidP="00122A88" w:rsidRDefault="005E6A67" w14:paraId="4FB762BF" w14:textId="77777777">
      <w:pPr>
        <w:jc w:val="center"/>
      </w:pPr>
      <w:r w:rsidRPr="00B7528C">
        <w:t>R E P U B L I K A  H R V A T S K A</w:t>
      </w:r>
    </w:p>
    <w:p w:rsidRPr="00B7528C" w:rsidR="005E6A67" w:rsidP="00122A88" w:rsidRDefault="005E6A67" w14:paraId="495406B6" w14:textId="77777777"/>
    <w:p w:rsidRPr="00B7528C" w:rsidR="005E6A67" w:rsidP="00122A88" w:rsidRDefault="005E6A67" w14:paraId="37925F57" w14:textId="77777777">
      <w:pPr>
        <w:jc w:val="center"/>
      </w:pPr>
      <w:r w:rsidRPr="00B7528C">
        <w:t>R J E Š E NJ E</w:t>
      </w:r>
    </w:p>
    <w:p w:rsidRPr="00B7528C" w:rsidR="005E6A67" w:rsidP="00122A88" w:rsidRDefault="005E6A67" w14:paraId="056063AD" w14:textId="77777777"/>
    <w:p w:rsidRPr="00B7528C" w:rsidR="005C5D0B" w:rsidP="005C5D0B" w:rsidRDefault="005C5D0B" w14:paraId="5DDC99DF" w14:textId="77777777">
      <w:r w:rsidRPr="00B7528C">
        <w:t xml:space="preserve">Općinski sud u Rijeci, po sucu </w:t>
      </w:r>
      <w:r w:rsidR="006E6306">
        <w:t>Sanji Crljen Mrvoš uz sudjelovanje Maje Lekić kao zapisničara</w:t>
      </w:r>
      <w:r w:rsidRPr="00B7528C">
        <w:t xml:space="preserve">, u prekršajnom postupku protiv </w:t>
      </w:r>
      <w:r w:rsidRPr="00B7528C" w:rsidR="00021ACF">
        <w:t>osuđen</w:t>
      </w:r>
      <w:r w:rsidR="006E6306">
        <w:t xml:space="preserve">e Petre Anić </w:t>
      </w:r>
      <w:r w:rsidRPr="00B7528C" w:rsidR="00021ACF">
        <w:t xml:space="preserve">zbog prekršaja iz članka </w:t>
      </w:r>
      <w:r w:rsidR="006E6306">
        <w:t>88</w:t>
      </w:r>
      <w:r w:rsidRPr="00B7528C" w:rsidR="00021ACF">
        <w:t xml:space="preserve">. stavka </w:t>
      </w:r>
      <w:r w:rsidR="00021ACF">
        <w:t>1</w:t>
      </w:r>
      <w:r w:rsidRPr="00B7528C" w:rsidR="00021ACF">
        <w:t xml:space="preserve">. </w:t>
      </w:r>
      <w:r w:rsidR="00021ACF">
        <w:t xml:space="preserve">i drugih </w:t>
      </w:r>
      <w:r w:rsidRPr="0018004F" w:rsidR="00021ACF">
        <w:t xml:space="preserve">Zakona o </w:t>
      </w:r>
      <w:r w:rsidR="006E6306">
        <w:t>sigurnosti prometa na cestama</w:t>
      </w:r>
      <w:r w:rsidR="00021ACF">
        <w:t xml:space="preserve"> </w:t>
      </w:r>
      <w:r w:rsidRPr="0018004F" w:rsidR="00021ACF">
        <w:t xml:space="preserve">(Narodne novine broj </w:t>
      </w:r>
      <w:r w:rsidR="006E6306">
        <w:t>67/08, 48/10, 74/11, 80/13, 158/13, 92/14, 64/15, 108/17, 70/19, 42/20, 85/22, 114/22 dalje ZSPC</w:t>
      </w:r>
      <w:r w:rsidRPr="0018004F" w:rsidR="00021ACF">
        <w:t xml:space="preserve">), u povodu prijedloga </w:t>
      </w:r>
      <w:r w:rsidR="006E6306">
        <w:t>Ministarstva unutarnjih poslova Policijske uprave primorsko-goranske Postaje prometne policije Rijeka Klasa: 211-07/22-4/39912 od 15. lipnja 2022.</w:t>
      </w:r>
      <w:r w:rsidRPr="00B7528C" w:rsidR="00776BE5">
        <w:t xml:space="preserve">, </w:t>
      </w:r>
      <w:r w:rsidR="006E6306">
        <w:t>23. travnja</w:t>
      </w:r>
      <w:r w:rsidR="00BA391A">
        <w:t xml:space="preserve"> 202</w:t>
      </w:r>
      <w:r w:rsidR="006E6306">
        <w:t>6</w:t>
      </w:r>
      <w:r w:rsidRPr="00B7528C" w:rsidR="00BA391A">
        <w:t>.</w:t>
      </w:r>
      <w:r w:rsidRPr="00B7528C">
        <w:t>,</w:t>
      </w:r>
    </w:p>
    <w:p w:rsidRPr="00B7528C" w:rsidR="005C5D0B" w:rsidP="005C5D0B" w:rsidRDefault="005C5D0B" w14:paraId="7307D86D" w14:textId="77777777"/>
    <w:p w:rsidRPr="00B7528C" w:rsidR="005E6A67" w:rsidP="00776BE5" w:rsidRDefault="005C5D0B" w14:paraId="0F06B454" w14:textId="77777777">
      <w:pPr>
        <w:jc w:val="center"/>
      </w:pPr>
      <w:r w:rsidRPr="00B7528C">
        <w:t>r i j e š i o  j e</w:t>
      </w:r>
    </w:p>
    <w:p w:rsidRPr="00B7528C" w:rsidR="00E86227" w:rsidRDefault="00E86227" w14:paraId="0F40AF32" w14:textId="77777777"/>
    <w:p w:rsidR="002E0FB1" w:rsidP="00DA0C94" w:rsidRDefault="005E6A67" w14:paraId="3F8DB8E0" w14:textId="77777777">
      <w:r w:rsidRPr="00B7528C">
        <w:t xml:space="preserve">Na temelju članka </w:t>
      </w:r>
      <w:r w:rsidR="00DA0C94">
        <w:t>14</w:t>
      </w:r>
      <w:r w:rsidRPr="00B7528C">
        <w:t xml:space="preserve">. stavka </w:t>
      </w:r>
      <w:r w:rsidR="00DA0C94">
        <w:t>1</w:t>
      </w:r>
      <w:r w:rsidRPr="00B7528C">
        <w:t xml:space="preserve">. </w:t>
      </w:r>
      <w:r w:rsidRPr="00B7528C" w:rsidR="009D094B">
        <w:t>Prekršajnog zakona (Narodne novine broj 107/07, 39/13, 157/13, 110/15, 70/17</w:t>
      </w:r>
      <w:r w:rsidR="008373F0">
        <w:t>,</w:t>
      </w:r>
      <w:r w:rsidRPr="00B7528C" w:rsidR="009D094B">
        <w:t xml:space="preserve"> 118/18</w:t>
      </w:r>
      <w:r w:rsidR="008373F0">
        <w:t xml:space="preserve"> i 114/22</w:t>
      </w:r>
      <w:r w:rsidRPr="00B7528C" w:rsidR="009D094B">
        <w:t xml:space="preserve">, dalje: PZ) </w:t>
      </w:r>
      <w:r w:rsidR="00DA0C94">
        <w:t xml:space="preserve">obustavlja se izvršenje prekršajnopravne sankcije, novčane kazne </w:t>
      </w:r>
      <w:r w:rsidR="00A76A90">
        <w:t xml:space="preserve">izrečene </w:t>
      </w:r>
      <w:r w:rsidR="006E6306">
        <w:t xml:space="preserve">obveznim </w:t>
      </w:r>
      <w:r w:rsidR="00A76A90">
        <w:t xml:space="preserve">prekršajnim </w:t>
      </w:r>
      <w:r w:rsidR="006E6306">
        <w:t xml:space="preserve">nalogom Ministarstva unutarnjih poslova Policijske uprave primorsko-goranske Postaje prometne policije Rijeka Klasa: 211-07/22-4/39912 od 15. lipnja 2022. u odnosu na osuđenu Petru Anić. </w:t>
      </w:r>
    </w:p>
    <w:p w:rsidR="006E6306" w:rsidP="00DA0C94" w:rsidRDefault="006E6306" w14:paraId="3AFA4D8E" w14:textId="77777777"/>
    <w:p w:rsidRPr="00B7528C" w:rsidR="005E6A67" w:rsidP="00A165B5" w:rsidRDefault="005E6A67" w14:paraId="2F7E14CF" w14:textId="77777777">
      <w:pPr>
        <w:jc w:val="center"/>
      </w:pPr>
      <w:r w:rsidRPr="00B7528C">
        <w:t>Obrazloženje</w:t>
      </w:r>
    </w:p>
    <w:p w:rsidRPr="00B7528C" w:rsidR="005E6A67" w:rsidP="005E6A67" w:rsidRDefault="005E6A67" w14:paraId="12F102F9" w14:textId="77777777"/>
    <w:p w:rsidR="00A76A90" w:rsidP="00193C22" w:rsidRDefault="00193C22" w14:paraId="430BBFA8" w14:textId="77777777">
      <w:r>
        <w:t>1.</w:t>
      </w:r>
      <w:r w:rsidR="00F77A99">
        <w:t xml:space="preserve"> </w:t>
      </w:r>
      <w:r w:rsidRPr="00055376" w:rsidR="00055376">
        <w:t>Odlukom o prekršaju citiranom u izreci osuđeni</w:t>
      </w:r>
      <w:r w:rsidR="006E6306">
        <w:t>ci</w:t>
      </w:r>
      <w:r w:rsidRPr="00055376" w:rsidR="00055376">
        <w:t xml:space="preserve"> je izrečena novčana kazna</w:t>
      </w:r>
      <w:r w:rsidRPr="00B7528C" w:rsidR="00667E17">
        <w:t xml:space="preserve">. Odluka o prekršaju postala je pravomoćna </w:t>
      </w:r>
      <w:r w:rsidR="006E6306">
        <w:t xml:space="preserve">15. ožujka 2023. </w:t>
      </w:r>
    </w:p>
    <w:p w:rsidR="006E6306" w:rsidP="00193C22" w:rsidRDefault="006E6306" w14:paraId="34C46886" w14:textId="77777777"/>
    <w:p w:rsidR="006E6306" w:rsidP="00193C22" w:rsidRDefault="006E6306" w14:paraId="6DEAA402" w14:textId="77777777">
      <w:r>
        <w:t xml:space="preserve">2. U odnosu na osuđenicu je rješenjem Općinskog suda u Rijeci poslovni broj </w:t>
      </w:r>
      <w:proofErr w:type="spellStart"/>
      <w:r>
        <w:t>Pp</w:t>
      </w:r>
      <w:proofErr w:type="spellEnd"/>
      <w:r>
        <w:t xml:space="preserve"> Ikp-2187/2025-3 od 03. listopada 2025. neplaćena novčana kazna zamijenjena radom za opće dobro. Rješenje je postalo pravomoćno 24. studenog 2025.</w:t>
      </w:r>
    </w:p>
    <w:p w:rsidR="006E6306" w:rsidP="00193C22" w:rsidRDefault="006E6306" w14:paraId="5DA2DDEE" w14:textId="77777777"/>
    <w:p w:rsidR="006E6306" w:rsidP="00193C22" w:rsidRDefault="006E6306" w14:paraId="4C28E161" w14:textId="77777777">
      <w:r>
        <w:t>2.1. Nakon pravomoćnosti rješenja osuđenica je pozvana radi dostave naredbe o upućivanju na izvršenje rada za opće dobro te je osobno pristupila na ročište 06. veljače 2026. Izjavila je kako prihvaća rad za opće dobro u trajanju od 30 sati je upućena u pravnu osobu Riječka udruga prijatelja životinja. Bila je dužna s radom otpočeti 14. veljače 2024. te isti izvršiti u roku 16 dana.</w:t>
      </w:r>
    </w:p>
    <w:p w:rsidR="006E6306" w:rsidP="00193C22" w:rsidRDefault="006E6306" w14:paraId="575B31FC" w14:textId="77777777"/>
    <w:p w:rsidR="006E6306" w:rsidP="00193C22" w:rsidRDefault="006E6306" w14:paraId="60997207" w14:textId="77777777">
      <w:r>
        <w:t>2.2. Pravna osoba izvijestila je naslovni sud podneskom od 18</w:t>
      </w:r>
      <w:r w:rsidR="00DA7EFF">
        <w:t xml:space="preserve">. travnja 2026. kako osuđenica nije odradila rad za opće dobro. </w:t>
      </w:r>
    </w:p>
    <w:p w:rsidR="00A76A90" w:rsidP="00A76A90" w:rsidRDefault="00A76A90" w14:paraId="79B85C71" w14:textId="77777777"/>
    <w:p w:rsidR="003A1BE9" w:rsidP="00667E17" w:rsidRDefault="00DA7EFF" w14:paraId="30BF5C74" w14:textId="77777777">
      <w:pPr>
        <w:pStyle w:val="Odlomakpopisa"/>
        <w:ind w:left="0"/>
      </w:pPr>
      <w:r>
        <w:lastRenderedPageBreak/>
        <w:t>3</w:t>
      </w:r>
      <w:r w:rsidR="00667E17">
        <w:t>.</w:t>
      </w:r>
      <w:r w:rsidR="00F77A99">
        <w:t xml:space="preserve"> </w:t>
      </w:r>
      <w:r>
        <w:t>Međutim, č</w:t>
      </w:r>
      <w:r w:rsidR="00F77A99">
        <w:t xml:space="preserve">lankom </w:t>
      </w:r>
      <w:r w:rsidR="00A76A90">
        <w:t>14. stavk</w:t>
      </w:r>
      <w:r w:rsidR="00F77A99">
        <w:t>om</w:t>
      </w:r>
      <w:r w:rsidR="00A76A90">
        <w:t xml:space="preserve"> 1. PZ određeno je da se izrečena prekršajnopravna sankcija ne može izvršiti kad od pravomoćnosti odluke kojom je izrečena protekne tri godine</w:t>
      </w:r>
      <w:r w:rsidR="003A1BE9">
        <w:t>.</w:t>
      </w:r>
    </w:p>
    <w:p w:rsidR="00AB6ACE" w:rsidRDefault="00AB6ACE" w14:paraId="384A9C4B" w14:textId="77777777"/>
    <w:p w:rsidRPr="00B7528C" w:rsidR="003A1BE9" w:rsidP="00667E17" w:rsidRDefault="00DA7EFF" w14:paraId="215AAE08" w14:textId="77777777">
      <w:pPr>
        <w:pStyle w:val="Odlomakpopisa"/>
        <w:ind w:left="0"/>
      </w:pPr>
      <w:r>
        <w:t>4</w:t>
      </w:r>
      <w:r w:rsidR="00667E17">
        <w:t>.</w:t>
      </w:r>
      <w:r w:rsidR="00F77A99">
        <w:t xml:space="preserve"> </w:t>
      </w:r>
      <w:r w:rsidR="003A1BE9">
        <w:t xml:space="preserve">S obzirom da </w:t>
      </w:r>
      <w:r w:rsidRPr="003A1BE9" w:rsidR="003A1BE9">
        <w:t>je od dana pravomoćnosti odluke o prekršaju</w:t>
      </w:r>
      <w:r>
        <w:t xml:space="preserve">, 15. ožujka 2023., </w:t>
      </w:r>
      <w:r w:rsidRPr="003A1BE9" w:rsidR="003A1BE9">
        <w:t xml:space="preserve"> proteklo više od tri godine</w:t>
      </w:r>
      <w:r>
        <w:t>,</w:t>
      </w:r>
      <w:r w:rsidRPr="003A1BE9" w:rsidR="003A1BE9">
        <w:t xml:space="preserve"> nastupila je zastara izvršenja prekršajnopravnih sankcija zbog čega je postupak izvršenja </w:t>
      </w:r>
      <w:r>
        <w:t>valjalo obustaviti</w:t>
      </w:r>
      <w:r w:rsidRPr="003A1BE9" w:rsidR="003A1BE9">
        <w:t>.</w:t>
      </w:r>
    </w:p>
    <w:p w:rsidR="003A1BE9" w:rsidRDefault="003A1BE9" w14:paraId="2ED33902" w14:textId="77777777"/>
    <w:p w:rsidRPr="00B7528C" w:rsidR="000A17C6" w:rsidP="00667E17" w:rsidRDefault="00DA7EFF" w14:paraId="783EBBDE" w14:textId="77777777">
      <w:pPr>
        <w:pStyle w:val="Odlomakpopisa"/>
        <w:ind w:left="0"/>
      </w:pPr>
      <w:r>
        <w:t>5</w:t>
      </w:r>
      <w:r w:rsidR="00667E17">
        <w:t>.</w:t>
      </w:r>
      <w:r w:rsidR="003F1054">
        <w:t xml:space="preserve"> </w:t>
      </w:r>
      <w:r w:rsidRPr="00B7528C" w:rsidR="000A17C6">
        <w:t xml:space="preserve">S obzirom na navedeno </w:t>
      </w:r>
      <w:r>
        <w:t xml:space="preserve">odlučeno je </w:t>
      </w:r>
      <w:r w:rsidRPr="00B7528C" w:rsidR="000A17C6">
        <w:t>kao u izreci rješenja.</w:t>
      </w:r>
    </w:p>
    <w:p w:rsidRPr="00B7528C" w:rsidR="00FC0FD2" w:rsidP="005E6A67" w:rsidRDefault="00FC0FD2" w14:paraId="19BA320E" w14:textId="77777777"/>
    <w:p w:rsidRPr="00B7528C" w:rsidR="00FC0FD2" w:rsidP="002E0FB1" w:rsidRDefault="002E0FB1" w14:paraId="171F070C" w14:textId="77777777">
      <w:pPr>
        <w:jc w:val="center"/>
      </w:pPr>
      <w:r w:rsidRPr="00B7528C">
        <w:t xml:space="preserve">U Rijeci </w:t>
      </w:r>
      <w:r w:rsidR="00DA7EFF">
        <w:t>23</w:t>
      </w:r>
      <w:r w:rsidR="00BA391A">
        <w:t>. travnja 202</w:t>
      </w:r>
      <w:r w:rsidR="00DA7EFF">
        <w:t>6</w:t>
      </w:r>
      <w:r w:rsidRPr="00B7528C">
        <w:t>.</w:t>
      </w:r>
    </w:p>
    <w:p w:rsidRPr="00B7528C" w:rsidR="00064233" w:rsidP="002E0FB1" w:rsidRDefault="00064233" w14:paraId="1C5E2789" w14:textId="77777777"/>
    <w:p w:rsidR="00BD507E" w:rsidP="00BD507E" w:rsidRDefault="00DA7EFF" w14:paraId="631F73E1" w14:textId="77777777">
      <w:r>
        <w:t>Zapisničar</w:t>
      </w:r>
      <w:r>
        <w:tab/>
      </w:r>
      <w:r>
        <w:tab/>
      </w:r>
      <w:r>
        <w:tab/>
      </w:r>
      <w:r w:rsidRPr="00B7528C" w:rsidR="00BD507E">
        <w:tab/>
      </w:r>
      <w:r w:rsidRPr="00B7528C" w:rsidR="00BD507E">
        <w:tab/>
      </w:r>
      <w:r w:rsidRPr="00B7528C" w:rsidR="00BD507E">
        <w:tab/>
      </w:r>
      <w:r w:rsidRPr="00B7528C" w:rsidR="00BD507E">
        <w:tab/>
      </w:r>
      <w:r w:rsidRPr="00B7528C" w:rsidR="00BD507E">
        <w:tab/>
        <w:t>Sudac</w:t>
      </w:r>
    </w:p>
    <w:p w:rsidRPr="00B7528C" w:rsidR="00D6550A" w:rsidP="00BD507E" w:rsidRDefault="00D6550A" w14:paraId="48AD7905" w14:textId="77777777"/>
    <w:p w:rsidRPr="00B7528C" w:rsidR="00BD507E" w:rsidP="00BD507E" w:rsidRDefault="00DA7EFF" w14:paraId="42089F71" w14:textId="5AF10F35">
      <w:r>
        <w:t>Maja Lekić</w:t>
      </w:r>
      <w:r w:rsidR="00A80601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 w:rsidRPr="00BD47C0" w:rsidR="00D6550A">
        <w:tab/>
      </w:r>
      <w:r>
        <w:t xml:space="preserve">Sanja </w:t>
      </w:r>
      <w:proofErr w:type="spellStart"/>
      <w:r>
        <w:t>Crljen</w:t>
      </w:r>
      <w:proofErr w:type="spellEnd"/>
      <w:r>
        <w:t xml:space="preserve"> </w:t>
      </w:r>
      <w:proofErr w:type="spellStart"/>
      <w:r>
        <w:t>Mrvoš</w:t>
      </w:r>
      <w:proofErr w:type="spellEnd"/>
    </w:p>
    <w:p w:rsidR="00DA7EFF" w:rsidP="00BD507E" w:rsidRDefault="00DA7EFF" w14:paraId="5FD977BC" w14:textId="77777777"/>
    <w:p w:rsidR="00DA7EFF" w:rsidP="00BD507E" w:rsidRDefault="00DA7EFF" w14:paraId="34D33E4A" w14:textId="77777777"/>
    <w:p w:rsidR="00DA7EFF" w:rsidP="00BD507E" w:rsidRDefault="00DA7EFF" w14:paraId="2709724E" w14:textId="77777777"/>
    <w:p w:rsidR="00DA7EFF" w:rsidP="00BD507E" w:rsidRDefault="00DA7EFF" w14:paraId="3072D083" w14:textId="77777777"/>
    <w:p w:rsidRPr="00B7528C" w:rsidR="00BD507E" w:rsidP="00BD507E" w:rsidRDefault="00BD507E" w14:paraId="3FB5F194" w14:textId="77777777">
      <w:r w:rsidRPr="00B7528C">
        <w:t>UPUTA O PRAVU NA ŽALBU</w:t>
      </w:r>
    </w:p>
    <w:p w:rsidRPr="00B7528C" w:rsidR="00BD507E" w:rsidP="00BD507E" w:rsidRDefault="00BD507E" w14:paraId="42019940" w14:textId="77777777">
      <w:r w:rsidRPr="00B7528C">
        <w:t>Protiv rješenja stranke i osobe čija su prava povrijeđena mogu podnijeti žalbu. Žalba se podnosi ovome sudu u roku 3 (tri) dana od dana dostave rješenja u dovoljnom broju primjeraka za prvostupanjski i drugostupanjski sud.</w:t>
      </w:r>
      <w:r w:rsidR="00DA7EFF">
        <w:t xml:space="preserve"> O žalbi odlučuje Visoki prekršajni sud Republike Hrvatske.</w:t>
      </w:r>
    </w:p>
    <w:p w:rsidRPr="00B7528C" w:rsidR="00BD507E" w:rsidP="00BD507E" w:rsidRDefault="00BD507E" w14:paraId="526107F6" w14:textId="77777777"/>
    <w:p w:rsidR="002E0FB1" w:rsidP="00BD507E" w:rsidRDefault="002E0FB1" w14:paraId="6F7B4ECB" w14:textId="77777777"/>
    <w:p w:rsidR="00BA391A" w:rsidP="00BD507E" w:rsidRDefault="00BA391A" w14:paraId="688AA732" w14:textId="77777777"/>
    <w:p w:rsidR="00AB6ACE" w:rsidP="00BD507E" w:rsidRDefault="00AB6ACE" w14:paraId="2A3D2745" w14:textId="77777777">
      <w:r>
        <w:t>DNA:</w:t>
      </w:r>
    </w:p>
    <w:p w:rsidR="00AB6ACE" w:rsidP="00BD507E" w:rsidRDefault="00AB6ACE" w14:paraId="07185072" w14:textId="77777777">
      <w:r>
        <w:t>- ovlašteni tužitelj;</w:t>
      </w:r>
    </w:p>
    <w:p w:rsidR="00AB6ACE" w:rsidP="00BD507E" w:rsidRDefault="00AB6ACE" w14:paraId="4AD2D8BD" w14:textId="77777777">
      <w:r>
        <w:t>- osuđeni</w:t>
      </w:r>
      <w:r w:rsidR="00DA7EFF">
        <w:t>ca</w:t>
      </w:r>
    </w:p>
    <w:p w:rsidRPr="00B83D0E" w:rsidR="00D6550A" w:rsidP="007C0B99" w:rsidRDefault="00D6550A" w14:paraId="15D1B4C3" w14:textId="77777777"/>
    <w:p w:rsidRPr="00B83D0E" w:rsidR="00D6550A" w:rsidP="007C0B99" w:rsidRDefault="00D6550A" w14:paraId="2910581C" w14:textId="77777777"/>
    <w:p w:rsidRPr="00B83D0E" w:rsidR="00D6550A" w:rsidP="007C0B99" w:rsidRDefault="00D6550A" w14:paraId="5C544406" w14:textId="77777777"/>
    <w:p w:rsidR="00D6550A" w:rsidP="00BD507E" w:rsidRDefault="00D6550A" w14:paraId="27C27A51" w14:textId="77777777"/>
    <w:sectPr w:rsidR="00D6550A" w:rsidSect="002E0FB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70B63" w:rsidP="002E0FB1" w:rsidRDefault="00770B63" w14:paraId="48A32265" w14:textId="77777777">
      <w:r>
        <w:separator/>
      </w:r>
    </w:p>
  </w:endnote>
  <w:endnote w:type="continuationSeparator" w:id="0">
    <w:p w:rsidR="00770B63" w:rsidP="002E0FB1" w:rsidRDefault="00770B63" w14:paraId="7011C60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70B63" w:rsidP="002E0FB1" w:rsidRDefault="00770B63" w14:paraId="0133F18E" w14:textId="77777777">
      <w:r>
        <w:separator/>
      </w:r>
    </w:p>
  </w:footnote>
  <w:footnote w:type="continuationSeparator" w:id="0">
    <w:p w:rsidR="00770B63" w:rsidP="002E0FB1" w:rsidRDefault="00770B63" w14:paraId="1D4469A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75C" w:rsidR="002E0FB1" w:rsidP="002E0FB1" w:rsidRDefault="00BA391A" w14:paraId="3C40658B" w14:textId="77777777">
    <w:pPr>
      <w:jc w:val="right"/>
    </w:pPr>
    <w:r w:rsidRPr="00B7528C">
      <w:t>Poslovni broj</w:t>
    </w:r>
    <w:r>
      <w:t xml:space="preserve"> </w:t>
    </w:r>
    <w:proofErr w:type="spellStart"/>
    <w:r w:rsidRPr="00B7528C">
      <w:t>Pp</w:t>
    </w:r>
    <w:proofErr w:type="spellEnd"/>
    <w:r w:rsidRPr="00B7528C">
      <w:t xml:space="preserve"> Ikp-</w:t>
    </w:r>
    <w:r w:rsidR="006E6306">
      <w:t>2187</w:t>
    </w:r>
    <w:r w:rsidRPr="00B7528C" w:rsidR="00021ACF">
      <w:t>/</w:t>
    </w:r>
    <w:r w:rsidR="00021ACF">
      <w:t>20</w:t>
    </w:r>
    <w:r w:rsidRPr="00B7528C" w:rsidR="00021ACF">
      <w:t>2</w:t>
    </w:r>
    <w:r w:rsidR="00021ACF">
      <w:t>5</w:t>
    </w:r>
    <w:r w:rsidRPr="00B7528C" w:rsidR="00021ACF">
      <w:t>-</w:t>
    </w:r>
    <w:r w:rsidR="00DA7EFF">
      <w:t>14</w:t>
    </w:r>
  </w:p>
  <w:p w:rsidR="002E0FB1" w:rsidRDefault="002E0FB1" w14:paraId="0D845167" w14:textId="77777777">
    <w:pPr>
      <w:pStyle w:val="Zaglavlje"/>
      <w:jc w:val="center"/>
    </w:pPr>
    <w:r>
      <w:t xml:space="preserve">- </w:t>
    </w:r>
    <w:sdt>
      <w:sdtPr>
        <w:id w:val="26836117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F1054">
          <w:rPr>
            <w:noProof/>
          </w:rPr>
          <w:t>2</w:t>
        </w:r>
        <w:r>
          <w:fldChar w:fldCharType="end"/>
        </w:r>
        <w:r>
          <w:t xml:space="preserve"> -</w:t>
        </w:r>
      </w:sdtContent>
    </w:sdt>
  </w:p>
  <w:p w:rsidR="002E0FB1" w:rsidRDefault="002E0FB1" w14:paraId="28338FF8" w14:textId="77777777">
    <w:pPr>
      <w:pStyle w:val="Zaglavlje"/>
    </w:pPr>
  </w:p>
  <w:p w:rsidR="002E0FB1" w:rsidRDefault="002E0FB1" w14:paraId="5D26F5BC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AF5"/>
    <w:multiLevelType w:val="hybridMultilevel"/>
    <w:tmpl w:val="850E04C6"/>
    <w:lvl w:ilvl="0" w:tplc="2794E300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F7FB8"/>
    <w:multiLevelType w:val="hybridMultilevel"/>
    <w:tmpl w:val="4518F4BE"/>
    <w:lvl w:ilvl="0" w:tplc="0644B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50"/>
    <w:rsid w:val="00021ACF"/>
    <w:rsid w:val="00027449"/>
    <w:rsid w:val="00055376"/>
    <w:rsid w:val="00057141"/>
    <w:rsid w:val="00064233"/>
    <w:rsid w:val="00085976"/>
    <w:rsid w:val="000A17C6"/>
    <w:rsid w:val="000F4CF7"/>
    <w:rsid w:val="00152776"/>
    <w:rsid w:val="001553DD"/>
    <w:rsid w:val="001652E1"/>
    <w:rsid w:val="00173217"/>
    <w:rsid w:val="00193C22"/>
    <w:rsid w:val="001B14AA"/>
    <w:rsid w:val="001E7346"/>
    <w:rsid w:val="00254194"/>
    <w:rsid w:val="00263725"/>
    <w:rsid w:val="002C6852"/>
    <w:rsid w:val="002E0FB1"/>
    <w:rsid w:val="002E1952"/>
    <w:rsid w:val="00302C4A"/>
    <w:rsid w:val="003044F3"/>
    <w:rsid w:val="0031565F"/>
    <w:rsid w:val="00317CF8"/>
    <w:rsid w:val="00320EA8"/>
    <w:rsid w:val="003334E5"/>
    <w:rsid w:val="003477A4"/>
    <w:rsid w:val="00355F81"/>
    <w:rsid w:val="003A1BE9"/>
    <w:rsid w:val="003A32E1"/>
    <w:rsid w:val="003D7EB6"/>
    <w:rsid w:val="003F015C"/>
    <w:rsid w:val="003F1054"/>
    <w:rsid w:val="003F4A65"/>
    <w:rsid w:val="00401AEE"/>
    <w:rsid w:val="0041574C"/>
    <w:rsid w:val="00433E6E"/>
    <w:rsid w:val="004A5CF0"/>
    <w:rsid w:val="004B5C55"/>
    <w:rsid w:val="004E3586"/>
    <w:rsid w:val="004F4387"/>
    <w:rsid w:val="00531396"/>
    <w:rsid w:val="00550445"/>
    <w:rsid w:val="00570A21"/>
    <w:rsid w:val="00572B16"/>
    <w:rsid w:val="00582A10"/>
    <w:rsid w:val="00590CE7"/>
    <w:rsid w:val="00596238"/>
    <w:rsid w:val="005B3516"/>
    <w:rsid w:val="005C5D0B"/>
    <w:rsid w:val="005E6A67"/>
    <w:rsid w:val="00602C4D"/>
    <w:rsid w:val="006138B8"/>
    <w:rsid w:val="00653017"/>
    <w:rsid w:val="00666164"/>
    <w:rsid w:val="00667E17"/>
    <w:rsid w:val="00667EA8"/>
    <w:rsid w:val="006702C8"/>
    <w:rsid w:val="006E6306"/>
    <w:rsid w:val="00747232"/>
    <w:rsid w:val="00754650"/>
    <w:rsid w:val="00770B63"/>
    <w:rsid w:val="00776BE5"/>
    <w:rsid w:val="00785378"/>
    <w:rsid w:val="007A42D1"/>
    <w:rsid w:val="007B3F81"/>
    <w:rsid w:val="007B6FB6"/>
    <w:rsid w:val="007E1461"/>
    <w:rsid w:val="007E1DEC"/>
    <w:rsid w:val="007F0B82"/>
    <w:rsid w:val="00806AAB"/>
    <w:rsid w:val="00814CBC"/>
    <w:rsid w:val="0083616B"/>
    <w:rsid w:val="008373F0"/>
    <w:rsid w:val="0084622F"/>
    <w:rsid w:val="00850957"/>
    <w:rsid w:val="008613B6"/>
    <w:rsid w:val="008B41F0"/>
    <w:rsid w:val="008C4799"/>
    <w:rsid w:val="00922F1A"/>
    <w:rsid w:val="009240AA"/>
    <w:rsid w:val="00940577"/>
    <w:rsid w:val="0095159B"/>
    <w:rsid w:val="00954E95"/>
    <w:rsid w:val="00967132"/>
    <w:rsid w:val="009D094B"/>
    <w:rsid w:val="009D0B89"/>
    <w:rsid w:val="009D195C"/>
    <w:rsid w:val="00A04CF1"/>
    <w:rsid w:val="00A12081"/>
    <w:rsid w:val="00A165B5"/>
    <w:rsid w:val="00A41EEE"/>
    <w:rsid w:val="00A76A90"/>
    <w:rsid w:val="00A80601"/>
    <w:rsid w:val="00A96E56"/>
    <w:rsid w:val="00AB6ACE"/>
    <w:rsid w:val="00AE1F4A"/>
    <w:rsid w:val="00B105BE"/>
    <w:rsid w:val="00B20EF4"/>
    <w:rsid w:val="00B45B97"/>
    <w:rsid w:val="00B52DBB"/>
    <w:rsid w:val="00B65DF7"/>
    <w:rsid w:val="00B715FA"/>
    <w:rsid w:val="00B7528C"/>
    <w:rsid w:val="00B8110C"/>
    <w:rsid w:val="00B87A06"/>
    <w:rsid w:val="00B91DB8"/>
    <w:rsid w:val="00B9442F"/>
    <w:rsid w:val="00B95D9C"/>
    <w:rsid w:val="00BA391A"/>
    <w:rsid w:val="00BB7228"/>
    <w:rsid w:val="00BC4548"/>
    <w:rsid w:val="00BD507E"/>
    <w:rsid w:val="00C01C79"/>
    <w:rsid w:val="00C431AB"/>
    <w:rsid w:val="00C9226A"/>
    <w:rsid w:val="00CB12F2"/>
    <w:rsid w:val="00D05EA7"/>
    <w:rsid w:val="00D1573C"/>
    <w:rsid w:val="00D56174"/>
    <w:rsid w:val="00D6550A"/>
    <w:rsid w:val="00DA0C94"/>
    <w:rsid w:val="00DA7EFF"/>
    <w:rsid w:val="00E01908"/>
    <w:rsid w:val="00E347F5"/>
    <w:rsid w:val="00E70B07"/>
    <w:rsid w:val="00E86227"/>
    <w:rsid w:val="00E96902"/>
    <w:rsid w:val="00EC2216"/>
    <w:rsid w:val="00ED6DCE"/>
    <w:rsid w:val="00EF47F0"/>
    <w:rsid w:val="00F02C9E"/>
    <w:rsid w:val="00F067C6"/>
    <w:rsid w:val="00F6135A"/>
    <w:rsid w:val="00F623C6"/>
    <w:rsid w:val="00F77A99"/>
    <w:rsid w:val="00F952E3"/>
    <w:rsid w:val="00FC0E09"/>
    <w:rsid w:val="00FC0FD2"/>
    <w:rsid w:val="00FE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36D3E5C4"/>
  <w15:docId w15:val="{1397C30D-4571-47FD-B2F4-F38A1DC45C5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color w:val="000000" w:themeColor="text1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0F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E0FB1"/>
  </w:style>
  <w:style w:type="paragraph" w:styleId="Podnoje">
    <w:name w:val="footer"/>
    <w:basedOn w:val="Normal"/>
    <w:link w:val="Podno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E0FB1"/>
  </w:style>
  <w:style w:type="paragraph" w:styleId="Tekstbalonia">
    <w:name w:val="Balloon Text"/>
    <w:basedOn w:val="Normal"/>
    <w:link w:val="TekstbaloniaChar"/>
    <w:uiPriority w:val="99"/>
    <w:semiHidden/>
    <w:unhideWhenUsed/>
    <w:rsid w:val="000A17C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17C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8060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806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060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060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060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Ikp-2187/2025-14</izvorni_sadrzaj>
    <derivirana_varijabla naziv="DomainObject.Oznaka_1">Pp Ikp-2187/2025-14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Crljen Mrvoš</izvorni_sadrzaj>
    <derivirana_varijabla naziv="DomainObject.DonositeljOdluke.Prezime_1">Crljen Mrvoš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2187</izvorni_sadrzaj>
    <derivirana_varijabla naziv="DomainObject.Predmet.Broj_1">2187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2025.</izvorni_sadrzaj>
    <derivirana_varijabla naziv="DomainObject.Predmet.DatumOsnivanja_1">24.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2026.</izvorni_sadrzaj>
    <derivirana_varijabla naziv="DomainObject.Predmet.DatumRjesavanja_1">23.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07.11.2025.spis u ref.2X neuručeno rješenje osuđ.obavj.nije podigaopoš.
04.02.2026. vraćeno roč. u ref. uručen poziv osuđ.putem sudskog dostavljača
20.04.2026. spis u ref. dostavljena obavijest Riječke udruge prijatelja životinja o zanemarivanju osuđ.rada za opće dobro</izvorni_sadrzaj>
    <derivirana_varijabla naziv="DomainObject.Predmet.Opis_1">07.11.2025.spis u ref.2X neuručeno rješenje osuđ.obavj.nije podigaopoš.
04.02.2026. vraćeno roč. u ref. uručen poziv osuđ.putem sudskog dostavljača
20.04.2026. spis u ref. dostavljena obavijest Riječke udruge prijatelja životinja o zanemarivanju osuđ.rada za opće dobro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Ikp-2187/2025</izvorni_sadrzaj>
    <derivirana_varijabla naziv="DomainObject.Predmet.OznakaBroj_1">Pp Ikp-2187/2025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83430717719</izvorni_sadrzaj>
    <derivirana_varijabla naziv="DomainObject.Predmet.PredmetRijesio.Oib_1">83430717719</derivirana_varijabla>
  </DomainObject.Predmet.PredmetRijesio.Oib>
  <DomainObject.Predmet.PredmetRijesio.Prezime>
    <izvorni_sadrzaj>Crljen Mrvoš</izvorni_sadrzaj>
    <derivirana_varijabla naziv="DomainObject.Predmet.PredmetRijesio.Prezime_1">Crljen Mrvoš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 Anić</izvorni_sadrzaj>
    <derivirana_varijabla naziv="DomainObject.Predmet.ProtustrankaFormated_1">  Petra Anić</derivirana_varijabla>
  </DomainObject.Predmet.ProtustrankaFormated>
  <DomainObject.Predmet.ProtustrankaFormatedOIB>
    <izvorni_sadrzaj>  Petra Anić, OIB 36219794680</izvorni_sadrzaj>
    <derivirana_varijabla naziv="DomainObject.Predmet.ProtustrankaFormatedOIB_1">  Petra Anić, OIB 36219794680</derivirana_varijabla>
  </DomainObject.Predmet.ProtustrankaFormatedOIB>
  <DomainObject.Predmet.ProtustrankaFormatedWithAdress>
    <izvorni_sadrzaj> Petra Anić, Rubeši 176b, 51215 Kastav</izvorni_sadrzaj>
    <derivirana_varijabla naziv="DomainObject.Predmet.ProtustrankaFormatedWithAdress_1"> Petra Anić, Rubeši 176b, 51215 Kastav</derivirana_varijabla>
  </DomainObject.Predmet.ProtustrankaFormatedWithAdress>
  <DomainObject.Predmet.ProtustrankaFormatedWithAdressOIB>
    <izvorni_sadrzaj> Petra Anić, OIB 36219794680, Rubeši 176b, 51215 Kastav</izvorni_sadrzaj>
    <derivirana_varijabla naziv="DomainObject.Predmet.ProtustrankaFormatedWithAdressOIB_1"> Petra Anić, OIB 36219794680, Rubeši 176b, 51215 Kastav</derivirana_varijabla>
  </DomainObject.Predmet.ProtustrankaFormatedWithAdressOIB>
  <DomainObject.Predmet.ProtustrankaWithAdress>
    <izvorni_sadrzaj>Petra Anić Rubeši 176b, 51215 Kastav</izvorni_sadrzaj>
    <derivirana_varijabla naziv="DomainObject.Predmet.ProtustrankaWithAdress_1">Petra Anić Rubeši 176b, 51215 Kastav</derivirana_varijabla>
  </DomainObject.Predmet.ProtustrankaWithAdress>
  <DomainObject.Predmet.ProtustrankaWithAdressOIB>
    <izvorni_sadrzaj>Petra Anić, OIB 36219794680, Rubeši 176b, 51215 Kastav</izvorni_sadrzaj>
    <derivirana_varijabla naziv="DomainObject.Predmet.ProtustrankaWithAdressOIB_1">Petra Anić, OIB 36219794680, Rubeši 176b, 51215 Kastav</derivirana_varijabla>
  </DomainObject.Predmet.ProtustrankaWithAdressOIB>
  <DomainObject.Predmet.ProtustrankaNazivFormated>
    <izvorni_sadrzaj>Petra Anić</izvorni_sadrzaj>
    <derivirana_varijabla naziv="DomainObject.Predmet.ProtustrankaNazivFormated_1">Petra Anić</derivirana_varijabla>
  </DomainObject.Predmet.ProtustrankaNazivFormated>
  <DomainObject.Predmet.ProtustrankaNazivFormatedOIB>
    <izvorni_sadrzaj>Petra Anić, OIB 36219794680</izvorni_sadrzaj>
    <derivirana_varijabla naziv="DomainObject.Predmet.ProtustrankaNazivFormatedOIB_1">Petra Anić, OIB 36219794680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4/II - Užarska 3, Rijeka</izvorni_sadrzaj>
    <derivirana_varijabla naziv="DomainObject.Predmet.Referada.Prostorija.Naziv_1">Soba 4/II - Užarska 3, Rijeka</derivirana_varijabla>
  </DomainObject.Predmet.Referada.Prostorija.Naziv>
  <DomainObject.Predmet.Referada.Prostorija.Oznaka>
    <izvorni_sadrzaj>4/II - Užarska 3</izvorni_sadrzaj>
    <derivirana_varijabla naziv="DomainObject.Predmet.Referada.Prostorija.Oznaka_1">4/II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Sanja Crljen Mrvoš</izvorni_sadrzaj>
    <derivirana_varijabla naziv="DomainObject.Predmet.Referada.Sudac_1">Sanja Crljen Mrvoš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Maja Lekić</izvorni_sadrzaj>
    <derivirana_varijabla naziv="DomainObject.Predmet.Zapisnicar_1">Maja Lekić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Petra Anić</item>
    </izvorni_sadrzaj>
    <derivirana_varijabla naziv="DomainObject.Predmet.ProtuStrankaListFormated_1">
      <item>Petra Anić</item>
    </derivirana_varijabla>
  </DomainObject.Predmet.ProtuStrankaListFormated>
  <DomainObject.Predmet.ProtuStrankaListFormatedOIB>
    <izvorni_sadrzaj>
      <item>Petra Anić, OIB 36219794680</item>
    </izvorni_sadrzaj>
    <derivirana_varijabla naziv="DomainObject.Predmet.ProtuStrankaListFormatedOIB_1">
      <item>Petra Anić, OIB 36219794680</item>
    </derivirana_varijabla>
  </DomainObject.Predmet.ProtuStrankaListFormatedOIB>
  <DomainObject.Predmet.ProtuStrankaListFormatedWithAdress>
    <izvorni_sadrzaj>
      <item>Petra Anić, Rubeši 176b, 51215 Kastav</item>
    </izvorni_sadrzaj>
    <derivirana_varijabla naziv="DomainObject.Predmet.ProtuStrankaListFormatedWithAdress_1">
      <item>Petra Anić, Rubeši 176b, 51215 Kastav</item>
    </derivirana_varijabla>
  </DomainObject.Predmet.ProtuStrankaListFormatedWithAdress>
  <DomainObject.Predmet.ProtuStrankaListFormatedWithAdressOIB>
    <izvorni_sadrzaj>
      <item>Petra Anić, OIB 36219794680, Rubeši 176b, 51215 Kastav</item>
    </izvorni_sadrzaj>
    <derivirana_varijabla naziv="DomainObject.Predmet.ProtuStrankaListFormatedWithAdressOIB_1">
      <item>Petra Anić, OIB 36219794680, Rubeši 176b, 51215 Kastav</item>
    </derivirana_varijabla>
  </DomainObject.Predmet.ProtuStrankaListFormatedWithAdressOIB>
  <DomainObject.Predmet.ProtuStrankaListNazivFormated>
    <izvorni_sadrzaj>
      <item>Petra Anić</item>
    </izvorni_sadrzaj>
    <derivirana_varijabla naziv="DomainObject.Predmet.ProtuStrankaListNazivFormated_1">
      <item>Petra Anić</item>
    </derivirana_varijabla>
  </DomainObject.Predmet.ProtuStrankaListNazivFormated>
  <DomainObject.Predmet.ProtuStrankaListNazivFormatedOIB>
    <izvorni_sadrzaj>
      <item>Petra Anić, OIB 36219794680</item>
    </izvorni_sadrzaj>
    <derivirana_varijabla naziv="DomainObject.Predmet.ProtuStrankaListNazivFormatedOIB_1">
      <item>Petra Anić, OIB 36219794680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88, 176</izvorni_sadrzaj>
    <derivirana_varijabla naziv="DomainObject.Predmet.ClanakZakona_1">88, 176</derivirana_varijabla>
  </DomainObject.Predmet.ClanakZakona>
  <DomainObject.Predmet.ClanakZakonaFull>
    <izvorni_sadrzaj>članka 88. stavka 1., članka 176. stavka 2.</izvorni_sadrzaj>
    <derivirana_varijabla naziv="DomainObject.Predmet.ClanakZakonaFull_1">članka 88. stavka 1., članka 176. stavka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2026.</izvorni_sadrzaj>
    <derivirana_varijabla naziv="DomainObject.Datum_1">29. travnja 2026.</derivirana_varijabla>
  </DomainObject.Datum>
  <DomainObject.PoslovniBrojDokumenta>
    <izvorni_sadrzaj>Pp Ikp-2187/2025-14</izvorni_sadrzaj>
    <derivirana_varijabla naziv="DomainObject.PoslovniBrojDokumenta_1">Pp Ikp-2187/2025-14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Petra Anić</izvorni_sadrzaj>
    <derivirana_varijabla naziv="DomainObject.Predmet.ProtustrankaIDrugi_1">Petra Anić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Petra Anić, OIB 36219794680, Rubeši 176b, 51215 Kastav</izvorni_sadrzaj>
    <derivirana_varijabla naziv="DomainObject.Predmet.ProtustrankaIDrugiAdressOIB_1">Petra Anić, OIB 36219794680, Rubeši 176b,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2026.</izvorni_sadrzaj>
    <derivirana_varijabla naziv="DomainObject.Predmet.OdlukaRjesenje.DatumDonosenjaOdluke_1">23. travnja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 Ikp-2187/2025-14</izvorni_sadrzaj>
    <derivirana_varijabla naziv="DomainObject.Predmet.OdlukaRjesenje.Oznaka_1">Pp Ikp-2187/2025-14</derivirana_varijabla>
  </DomainObject.Predmet.OdlukaRjesenje.Oznaka>
  <DomainObject.Predmet.SudioniciListNaziv>
    <izvorni_sadrzaj>
      <item>Postaja prometne policije Rijeka</item>
      <item>Petra Anić</item>
    </izvorni_sadrzaj>
    <derivirana_varijabla naziv="DomainObject.Predmet.SudioniciListNaziv_1">
      <item>Postaja prometne policije Rijeka</item>
      <item>Petra Anić</item>
    </derivirana_varijabla>
  </DomainObject.Predmet.SudioniciListNaziv>
  <DomainObject.Predmet.SudioniciListAdressOIB>
    <izvorni_sadrzaj>
      <item>Postaja prometne policije Rijeka, Ciottina 25,51000 Rijeka</item>
      <item>Petra Anić, OIB 36219794680, Rubeši 176b,51215 Kastav</item>
    </izvorni_sadrzaj>
    <derivirana_varijabla naziv="DomainObject.Predmet.SudioniciListAdressOIB_1">
      <item>Postaja prometne policije Rijeka, Ciottina 25,51000 Rijeka</item>
      <item>Petra Anić, OIB 36219794680, Rubeši 176b,51215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36219794680</item>
    </izvorni_sadrzaj>
    <derivirana_varijabla naziv="DomainObject.Predmet.SudioniciListNazivOIB_1">
      <item>, OIB null</item>
      <item>, OIB 36219794680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travnja 2026.</izvorni_sadrzaj>
    <derivirana_varijabla naziv="DomainObject.PredzadnjaOdlukaIzPredmeta.DatumDonosenjaOdluke_1">15. travnja 2026.</derivirana_varijabla>
  </DomainObject.PredzadnjaOdlukaIzPredmeta.DatumDonosenjaOdluke>
  <DomainObject.PredzadnjaOdlukaIzPredmeta.Oznaka>
    <izvorni_sadrzaj>Pp Ikp-2187/2025-12</izvorni_sadrzaj>
    <derivirana_varijabla naziv="DomainObject.PredzadnjaOdlukaIzPredmeta.Oznaka_1">Pp Ikp-2187/2025-12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2025.</izvorni_sadrzaj>
    <derivirana_varijabla naziv="DomainObject.Predmet.DatumPocetkaProcesa_1">24.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Petra Anić, Rubeši 176b, 51215 Kastav</izvorni_sadrzaj>
    <derivirana_varijabla naziv="DomainObject.Predmet.OsudenikImePrezimeAdresa_1">Petra Anić, Rubeši 176b, 51215 Kastav</derivirana_varijabla>
  </DomainObject.Predmet.OsudenikImePrezimeAdresa>
  <DomainObject.Predmet.OsudenikImePrezimeOIBDatRodenja>
    <izvorni_sadrzaj>Petra Anić, OIB 36219794680, rođen-a 05.11.1981.</izvorni_sadrzaj>
    <derivirana_varijabla naziv="DomainObject.Predmet.OsudenikImePrezimeOIBDatRodenja_1">Petra Anić, OIB 36219794680, rođen-a 05.11.1981.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 211-07/22-4/39912; URBROJ: 511-09-34-22-4</izvorni_sadrzaj>
    <derivirana_varijabla naziv="DomainObject.PrviPodnesak.OznakaBrojPodnositelja_1">KLASA: 211-07/22-4/39912; URBROJ: 511-09-34-22-4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452</properties:Words>
  <properties:Characters>2420</properties:Characters>
  <properties:Lines>79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2026-04-23T07:00:00Z</dcterms:created>
  <dc:creator>Marko Maljevac</dc:creator>
  <dc:description/>
  <cp:keywords/>
  <cp:lastModifiedBy>Maja Lekić</cp:lastModifiedBy>
  <cp:lastPrinted>2026-04-29T09:53:00Z</cp:lastPrinted>
  <dcterms:modified xmlns:xsi="http://www.w3.org/2001/XMLSchema-instance" xsi:type="dcterms:W3CDTF">2026-04-29T09:53:00Z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Ikp-2187/2025-14 / Odluka - Rješenje - obustava postupka (Pp Ikp-2187-25 Petra Anić 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